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6A1" w:rsidRPr="00CA7C3D" w:rsidRDefault="003916A1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3916A1" w:rsidRPr="00CA7C3D" w:rsidRDefault="003916A1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3916A1" w:rsidRPr="00CA7C3D" w:rsidRDefault="003916A1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916A1" w:rsidRPr="00CA7C3D" w:rsidRDefault="003916A1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3916A1" w:rsidRDefault="003916A1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16.08.2021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222</w:t>
      </w:r>
    </w:p>
    <w:p w:rsidR="003916A1" w:rsidRPr="00CA7C3D" w:rsidRDefault="003916A1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3916A1" w:rsidRPr="00CA7C3D" w:rsidRDefault="003916A1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Высокского сельского поселения</w:t>
      </w:r>
    </w:p>
    <w:p w:rsidR="003916A1" w:rsidRPr="00CA7C3D" w:rsidRDefault="003916A1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3916A1" w:rsidRPr="00FC5F2F" w:rsidRDefault="003916A1" w:rsidP="00565487">
      <w:pPr>
        <w:spacing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 xml:space="preserve"> 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34</w:t>
      </w:r>
      <w:r w:rsidRPr="00FC5F2F">
        <w:t xml:space="preserve"> «Об утверждении Генерального плана </w:t>
      </w:r>
      <w:r>
        <w:t>Высокского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6-24)</w:t>
      </w:r>
      <w:r w:rsidRPr="00FC5F2F">
        <w:t xml:space="preserve">, </w:t>
      </w:r>
      <w:r w:rsidRPr="00FC5F2F">
        <w:rPr>
          <w:lang w:eastAsia="ru-RU"/>
        </w:rPr>
        <w:t xml:space="preserve">в целях постановки на государственный кадастровый </w:t>
      </w:r>
      <w:r>
        <w:rPr>
          <w:lang w:eastAsia="ru-RU"/>
        </w:rPr>
        <w:t xml:space="preserve">учет </w:t>
      </w:r>
      <w:r w:rsidRPr="00FC5F2F">
        <w:rPr>
          <w:lang w:eastAsia="ru-RU"/>
        </w:rPr>
        <w:t>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3916A1" w:rsidRDefault="003916A1" w:rsidP="00565487">
      <w:pPr>
        <w:tabs>
          <w:tab w:val="left" w:pos="5130"/>
        </w:tabs>
        <w:spacing w:line="240" w:lineRule="auto"/>
        <w:rPr>
          <w:lang w:eastAsia="ru-RU"/>
        </w:rPr>
      </w:pPr>
    </w:p>
    <w:p w:rsidR="003916A1" w:rsidRDefault="003916A1" w:rsidP="00565487">
      <w:pPr>
        <w:tabs>
          <w:tab w:val="left" w:pos="5130"/>
        </w:tabs>
        <w:spacing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3916A1" w:rsidRPr="00336C1F" w:rsidRDefault="003916A1" w:rsidP="00565487">
      <w:pPr>
        <w:tabs>
          <w:tab w:val="left" w:pos="5130"/>
        </w:tabs>
        <w:spacing w:line="240" w:lineRule="auto"/>
        <w:rPr>
          <w:lang w:eastAsia="ru-RU"/>
        </w:rPr>
      </w:pPr>
    </w:p>
    <w:p w:rsidR="003916A1" w:rsidRDefault="003916A1" w:rsidP="00565487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line="240" w:lineRule="auto"/>
        <w:ind w:left="0" w:firstLine="800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 w:rsidRPr="00336C1F">
        <w:rPr>
          <w:lang w:eastAsia="ru-RU"/>
        </w:rPr>
        <w:t>(Приложение 1):</w:t>
      </w:r>
    </w:p>
    <w:p w:rsidR="003916A1" w:rsidRPr="00336C1F" w:rsidRDefault="003916A1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88238</w:t>
      </w:r>
      <w:r w:rsidRPr="00336C1F">
        <w:rPr>
          <w:lang w:eastAsia="ru-RU"/>
        </w:rPr>
        <w:t>кв.м.;</w:t>
      </w:r>
    </w:p>
    <w:p w:rsidR="003916A1" w:rsidRPr="00F13FF3" w:rsidRDefault="003916A1" w:rsidP="00B05FF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3916A1" w:rsidRPr="00F13FF3" w:rsidRDefault="003916A1" w:rsidP="00B05FF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</w:t>
      </w:r>
      <w:r>
        <w:rPr>
          <w:lang w:eastAsia="ru-RU"/>
        </w:rPr>
        <w:t>выпас сельскохозяйственных животных</w:t>
      </w:r>
      <w:r w:rsidRPr="00F13FF3">
        <w:rPr>
          <w:lang w:eastAsia="ru-RU"/>
        </w:rPr>
        <w:t>»</w:t>
      </w:r>
      <w:r>
        <w:rPr>
          <w:lang w:eastAsia="ru-RU"/>
        </w:rPr>
        <w:t xml:space="preserve"> - код вида 1.20</w:t>
      </w:r>
      <w:r w:rsidRPr="00F13FF3">
        <w:rPr>
          <w:lang w:eastAsia="ru-RU"/>
        </w:rPr>
        <w:t xml:space="preserve">;  </w:t>
      </w:r>
    </w:p>
    <w:p w:rsidR="003916A1" w:rsidRPr="00F13FF3" w:rsidRDefault="003916A1" w:rsidP="00B05FF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3916A1" w:rsidRDefault="003916A1" w:rsidP="00565487">
      <w:pPr>
        <w:tabs>
          <w:tab w:val="num" w:pos="80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2.Утвердить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 w:rsidRPr="00336C1F">
        <w:rPr>
          <w:lang w:eastAsia="ru-RU"/>
        </w:rPr>
        <w:t>(Приложение 2):</w:t>
      </w:r>
    </w:p>
    <w:p w:rsidR="003916A1" w:rsidRPr="00336C1F" w:rsidRDefault="003916A1" w:rsidP="00700246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54893</w:t>
      </w:r>
      <w:r w:rsidRPr="00336C1F">
        <w:rPr>
          <w:lang w:eastAsia="ru-RU"/>
        </w:rPr>
        <w:t>кв.м.;</w:t>
      </w:r>
    </w:p>
    <w:p w:rsidR="003916A1" w:rsidRPr="00F13FF3" w:rsidRDefault="003916A1" w:rsidP="00700246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3916A1" w:rsidRPr="00F13FF3" w:rsidRDefault="003916A1" w:rsidP="00700246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 xml:space="preserve"> - код вида 1.1</w:t>
      </w:r>
      <w:r w:rsidRPr="00F13FF3">
        <w:rPr>
          <w:lang w:eastAsia="ru-RU"/>
        </w:rPr>
        <w:t xml:space="preserve">;  </w:t>
      </w:r>
    </w:p>
    <w:p w:rsidR="003916A1" w:rsidRDefault="003916A1" w:rsidP="00700246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3916A1" w:rsidRDefault="003916A1" w:rsidP="00565487">
      <w:pPr>
        <w:tabs>
          <w:tab w:val="num" w:pos="80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3. </w:t>
      </w: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 w:rsidRPr="00336C1F">
        <w:rPr>
          <w:lang w:eastAsia="ru-RU"/>
        </w:rPr>
        <w:t xml:space="preserve"> (Приложение </w:t>
      </w:r>
      <w:r>
        <w:rPr>
          <w:lang w:eastAsia="ru-RU"/>
        </w:rPr>
        <w:t>3</w:t>
      </w:r>
      <w:r w:rsidRPr="00336C1F">
        <w:rPr>
          <w:lang w:eastAsia="ru-RU"/>
        </w:rPr>
        <w:t>):</w:t>
      </w:r>
    </w:p>
    <w:p w:rsidR="003916A1" w:rsidRPr="00336C1F" w:rsidRDefault="003916A1" w:rsidP="00700246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273660</w:t>
      </w:r>
      <w:r w:rsidRPr="00336C1F">
        <w:rPr>
          <w:lang w:eastAsia="ru-RU"/>
        </w:rPr>
        <w:t>кв.м.;</w:t>
      </w:r>
    </w:p>
    <w:p w:rsidR="003916A1" w:rsidRPr="00F13FF3" w:rsidRDefault="003916A1" w:rsidP="00700246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3916A1" w:rsidRPr="00F13FF3" w:rsidRDefault="003916A1" w:rsidP="00700246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 xml:space="preserve"> - код вида 1.1</w:t>
      </w:r>
      <w:r w:rsidRPr="00F13FF3">
        <w:rPr>
          <w:lang w:eastAsia="ru-RU"/>
        </w:rPr>
        <w:t xml:space="preserve">;  </w:t>
      </w:r>
    </w:p>
    <w:p w:rsidR="003916A1" w:rsidRDefault="003916A1" w:rsidP="00700246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3916A1" w:rsidRPr="00336C1F" w:rsidRDefault="003916A1" w:rsidP="00565487">
      <w:pPr>
        <w:tabs>
          <w:tab w:val="left" w:pos="800"/>
        </w:tabs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 4</w:t>
      </w:r>
      <w:r w:rsidRPr="00336C1F">
        <w:rPr>
          <w:lang w:eastAsia="ru-RU"/>
        </w:rPr>
        <w:t>. Образовать земельные участки из земель, государственная собственность на которые не разграничена, указанные в пункте 1, 2</w:t>
      </w:r>
      <w:r>
        <w:rPr>
          <w:lang w:eastAsia="ru-RU"/>
        </w:rPr>
        <w:t>, 3</w:t>
      </w:r>
      <w:r w:rsidRPr="00336C1F">
        <w:rPr>
          <w:lang w:eastAsia="ru-RU"/>
        </w:rPr>
        <w:t>настоящего постановления, в соответствии с действующим законодательством.</w:t>
      </w:r>
    </w:p>
    <w:p w:rsidR="003916A1" w:rsidRPr="00336C1F" w:rsidRDefault="003916A1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5. </w:t>
      </w:r>
      <w:r w:rsidRPr="00336C1F">
        <w:rPr>
          <w:lang w:eastAsia="ru-RU"/>
        </w:rPr>
        <w:t>Площадь образуемых земельных участков, указанных в пункте 1, 2</w:t>
      </w:r>
      <w:r>
        <w:rPr>
          <w:lang w:eastAsia="ru-RU"/>
        </w:rPr>
        <w:t>, 3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916A1" w:rsidRPr="0050051F" w:rsidRDefault="003916A1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6</w:t>
      </w:r>
      <w:r w:rsidRPr="0050051F">
        <w:rPr>
          <w:lang w:eastAsia="ru-RU"/>
        </w:rPr>
        <w:t>. Срок действия решения об утверждении схемы расположения земельных участков составляет два года.</w:t>
      </w:r>
    </w:p>
    <w:p w:rsidR="003916A1" w:rsidRPr="0050051F" w:rsidRDefault="003916A1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3916A1" w:rsidRPr="0050051F" w:rsidRDefault="003916A1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8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3916A1" w:rsidRDefault="003916A1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9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Дуду В.А</w:t>
      </w:r>
      <w:r w:rsidRPr="0050051F">
        <w:rPr>
          <w:lang w:eastAsia="ru-RU"/>
        </w:rPr>
        <w:t>.</w:t>
      </w:r>
    </w:p>
    <w:p w:rsidR="003916A1" w:rsidRDefault="003916A1" w:rsidP="0050051F">
      <w:pPr>
        <w:spacing w:line="240" w:lineRule="auto"/>
        <w:jc w:val="both"/>
        <w:rPr>
          <w:lang w:eastAsia="ru-RU"/>
        </w:rPr>
      </w:pPr>
    </w:p>
    <w:p w:rsidR="003916A1" w:rsidRPr="0050051F" w:rsidRDefault="003916A1" w:rsidP="0050051F">
      <w:pPr>
        <w:spacing w:line="240" w:lineRule="auto"/>
        <w:jc w:val="both"/>
        <w:rPr>
          <w:lang w:eastAsia="ru-RU"/>
        </w:rPr>
      </w:pPr>
    </w:p>
    <w:p w:rsidR="003916A1" w:rsidRPr="0050051F" w:rsidRDefault="003916A1" w:rsidP="00AD502C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А.М. Кусков</w:t>
      </w:r>
    </w:p>
    <w:p w:rsidR="003916A1" w:rsidRPr="0050051F" w:rsidRDefault="003916A1" w:rsidP="00AD502C">
      <w:pPr>
        <w:spacing w:line="240" w:lineRule="auto"/>
        <w:rPr>
          <w:lang w:eastAsia="ru-RU"/>
        </w:rPr>
      </w:pPr>
    </w:p>
    <w:p w:rsidR="003916A1" w:rsidRPr="0050051F" w:rsidRDefault="003916A1" w:rsidP="00AD502C">
      <w:pPr>
        <w:spacing w:line="240" w:lineRule="auto"/>
        <w:rPr>
          <w:lang w:eastAsia="ru-RU"/>
        </w:rPr>
      </w:pPr>
    </w:p>
    <w:sectPr w:rsidR="003916A1" w:rsidRPr="0050051F" w:rsidSect="00EB18C0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6A1" w:rsidRDefault="003916A1" w:rsidP="006F0F01">
      <w:pPr>
        <w:spacing w:line="240" w:lineRule="auto"/>
      </w:pPr>
      <w:r>
        <w:separator/>
      </w:r>
    </w:p>
  </w:endnote>
  <w:endnote w:type="continuationSeparator" w:id="1">
    <w:p w:rsidR="003916A1" w:rsidRDefault="003916A1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6A1" w:rsidRDefault="003916A1" w:rsidP="006F0F01">
      <w:pPr>
        <w:spacing w:line="240" w:lineRule="auto"/>
      </w:pPr>
      <w:r>
        <w:separator/>
      </w:r>
    </w:p>
  </w:footnote>
  <w:footnote w:type="continuationSeparator" w:id="1">
    <w:p w:rsidR="003916A1" w:rsidRDefault="003916A1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73686"/>
    <w:rsid w:val="00095619"/>
    <w:rsid w:val="000C24D9"/>
    <w:rsid w:val="000D5161"/>
    <w:rsid w:val="000E338A"/>
    <w:rsid w:val="000F1950"/>
    <w:rsid w:val="000F29FE"/>
    <w:rsid w:val="00120638"/>
    <w:rsid w:val="00170ECB"/>
    <w:rsid w:val="00177C3F"/>
    <w:rsid w:val="001F0C9A"/>
    <w:rsid w:val="00233344"/>
    <w:rsid w:val="002667AF"/>
    <w:rsid w:val="00336C1F"/>
    <w:rsid w:val="00372606"/>
    <w:rsid w:val="003730C0"/>
    <w:rsid w:val="003916A1"/>
    <w:rsid w:val="00413FEC"/>
    <w:rsid w:val="00453CB3"/>
    <w:rsid w:val="00484E3B"/>
    <w:rsid w:val="0050051F"/>
    <w:rsid w:val="00544245"/>
    <w:rsid w:val="00557778"/>
    <w:rsid w:val="00565487"/>
    <w:rsid w:val="00587744"/>
    <w:rsid w:val="005C384D"/>
    <w:rsid w:val="005F32CF"/>
    <w:rsid w:val="00622CE7"/>
    <w:rsid w:val="00664215"/>
    <w:rsid w:val="0069515C"/>
    <w:rsid w:val="006B32CA"/>
    <w:rsid w:val="006B355E"/>
    <w:rsid w:val="006B5B5F"/>
    <w:rsid w:val="006D1CA3"/>
    <w:rsid w:val="006F0F01"/>
    <w:rsid w:val="006F3730"/>
    <w:rsid w:val="00700246"/>
    <w:rsid w:val="00764993"/>
    <w:rsid w:val="00817FCC"/>
    <w:rsid w:val="00853FF7"/>
    <w:rsid w:val="008B3067"/>
    <w:rsid w:val="008E3600"/>
    <w:rsid w:val="00957BBE"/>
    <w:rsid w:val="00A81162"/>
    <w:rsid w:val="00A870FE"/>
    <w:rsid w:val="00A907A8"/>
    <w:rsid w:val="00AD502C"/>
    <w:rsid w:val="00B05FF9"/>
    <w:rsid w:val="00B37F84"/>
    <w:rsid w:val="00B4544F"/>
    <w:rsid w:val="00B55D15"/>
    <w:rsid w:val="00B83C47"/>
    <w:rsid w:val="00BA0F59"/>
    <w:rsid w:val="00BC14E3"/>
    <w:rsid w:val="00BF05C8"/>
    <w:rsid w:val="00C14927"/>
    <w:rsid w:val="00C17BCE"/>
    <w:rsid w:val="00C27A5F"/>
    <w:rsid w:val="00C67005"/>
    <w:rsid w:val="00CA7C3D"/>
    <w:rsid w:val="00D07175"/>
    <w:rsid w:val="00DC35FF"/>
    <w:rsid w:val="00DE4856"/>
    <w:rsid w:val="00E41AF8"/>
    <w:rsid w:val="00E426E9"/>
    <w:rsid w:val="00E53771"/>
    <w:rsid w:val="00EB18C0"/>
    <w:rsid w:val="00EC6E67"/>
    <w:rsid w:val="00ED64B1"/>
    <w:rsid w:val="00ED6DCE"/>
    <w:rsid w:val="00ED74DF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ECB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2</Pages>
  <Words>667</Words>
  <Characters>3804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24</cp:revision>
  <cp:lastPrinted>2021-08-13T13:34:00Z</cp:lastPrinted>
  <dcterms:created xsi:type="dcterms:W3CDTF">2019-11-27T12:17:00Z</dcterms:created>
  <dcterms:modified xsi:type="dcterms:W3CDTF">2021-08-17T09:41:00Z</dcterms:modified>
</cp:coreProperties>
</file>